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573" w:rsidRDefault="004A5573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YONGE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4A5573" w:rsidRDefault="004A5573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4A5573" w:rsidRDefault="004A5573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573" w:rsidRDefault="004A5573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573" w:rsidRDefault="004A5573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Oct.1478</w:t>
      </w:r>
      <w:r>
        <w:rPr>
          <w:rFonts w:ascii="Times New Roman" w:hAnsi="Times New Roman" w:cs="Times New Roman"/>
          <w:sz w:val="24"/>
          <w:szCs w:val="24"/>
        </w:rPr>
        <w:tab/>
        <w:t>John Thomson of York, wiredrawer(q.v.), brought a plaint of trespass against</w:t>
      </w:r>
    </w:p>
    <w:p w:rsidR="004A5573" w:rsidRDefault="004A5573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 at York Sheriffs’ Court.</w:t>
      </w:r>
    </w:p>
    <w:p w:rsidR="004A5573" w:rsidRDefault="004A5573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p.10)</w:t>
      </w:r>
    </w:p>
    <w:p w:rsidR="00474C65" w:rsidRDefault="00474C65" w:rsidP="00474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Oct.1478</w:t>
      </w:r>
      <w:r>
        <w:rPr>
          <w:rFonts w:ascii="Times New Roman" w:hAnsi="Times New Roman" w:cs="Times New Roman"/>
          <w:sz w:val="24"/>
          <w:szCs w:val="24"/>
        </w:rPr>
        <w:tab/>
        <w:t>John Thomson of York, wiredrawer(q.v.) brought a plaint of trespass against</w:t>
      </w:r>
    </w:p>
    <w:p w:rsidR="00474C65" w:rsidRDefault="00474C65" w:rsidP="00474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Betoncourt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Fyssher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at York Sheriff Court.</w:t>
      </w:r>
    </w:p>
    <w:p w:rsidR="00474C65" w:rsidRDefault="00474C65" w:rsidP="00474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p.10)</w:t>
      </w:r>
    </w:p>
    <w:p w:rsidR="004A5573" w:rsidRDefault="004A5573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573" w:rsidRDefault="004A5573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573" w:rsidRDefault="004A5573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2017</w:t>
      </w:r>
    </w:p>
    <w:p w:rsidR="00474C65" w:rsidRDefault="00474C65" w:rsidP="004A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January 2018</w:t>
      </w:r>
      <w:bookmarkStart w:id="0" w:name="_GoBack"/>
      <w:bookmarkEnd w:id="0"/>
    </w:p>
    <w:p w:rsidR="006B2F86" w:rsidRPr="00E71FC3" w:rsidRDefault="00794F2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573" w:rsidRDefault="004A5573" w:rsidP="00E71FC3">
      <w:pPr>
        <w:spacing w:after="0" w:line="240" w:lineRule="auto"/>
      </w:pPr>
      <w:r>
        <w:separator/>
      </w:r>
    </w:p>
  </w:endnote>
  <w:endnote w:type="continuationSeparator" w:id="0">
    <w:p w:rsidR="004A5573" w:rsidRDefault="004A55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573" w:rsidRDefault="004A5573" w:rsidP="00E71FC3">
      <w:pPr>
        <w:spacing w:after="0" w:line="240" w:lineRule="auto"/>
      </w:pPr>
      <w:r>
        <w:separator/>
      </w:r>
    </w:p>
  </w:footnote>
  <w:footnote w:type="continuationSeparator" w:id="0">
    <w:p w:rsidR="004A5573" w:rsidRDefault="004A55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573"/>
    <w:rsid w:val="001A7C09"/>
    <w:rsid w:val="00474C65"/>
    <w:rsid w:val="004A557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CFABB"/>
  <w15:chartTrackingRefBased/>
  <w15:docId w15:val="{C003F97E-A168-45D4-8062-F9BF316DE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557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2018-01-03T20:16:00Z</dcterms:created>
  <dcterms:modified xsi:type="dcterms:W3CDTF">2018-01-03T20:34:00Z</dcterms:modified>
</cp:coreProperties>
</file>